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9FCC0" w14:textId="5F804B66" w:rsidR="0056725A" w:rsidRDefault="0054566C" w:rsidP="009B1DD8">
      <w:pPr>
        <w:spacing w:after="120"/>
        <w:jc w:val="center"/>
        <w:rPr>
          <w:rFonts w:ascii="Arial" w:hAnsi="Arial" w:cs="Arial"/>
          <w:b/>
          <w:sz w:val="44"/>
          <w:szCs w:val="44"/>
        </w:rPr>
      </w:pPr>
      <w:r>
        <w:rPr>
          <w:rFonts w:ascii="Arial" w:hAnsi="Arial" w:cs="Arial"/>
          <w:b/>
          <w:sz w:val="44"/>
          <w:szCs w:val="44"/>
        </w:rPr>
        <w:t>3.</w:t>
      </w:r>
      <w:r w:rsidR="00C3683B">
        <w:rPr>
          <w:rFonts w:ascii="Arial" w:hAnsi="Arial" w:cs="Arial"/>
          <w:b/>
          <w:sz w:val="44"/>
          <w:szCs w:val="44"/>
        </w:rPr>
        <w:t>5</w:t>
      </w:r>
      <w:r w:rsidR="00293067">
        <w:rPr>
          <w:rFonts w:ascii="Arial" w:hAnsi="Arial" w:cs="Arial"/>
          <w:b/>
          <w:sz w:val="44"/>
          <w:szCs w:val="44"/>
        </w:rPr>
        <w:t>:</w:t>
      </w:r>
      <w:r>
        <w:rPr>
          <w:rFonts w:ascii="Arial" w:hAnsi="Arial" w:cs="Arial"/>
          <w:b/>
          <w:sz w:val="44"/>
          <w:szCs w:val="44"/>
        </w:rPr>
        <w:t xml:space="preserve"> </w:t>
      </w:r>
      <w:r w:rsidR="00297CE7">
        <w:rPr>
          <w:rFonts w:ascii="Arial" w:hAnsi="Arial" w:cs="Arial"/>
          <w:b/>
          <w:sz w:val="44"/>
          <w:szCs w:val="44"/>
        </w:rPr>
        <w:t xml:space="preserve">Grading the </w:t>
      </w:r>
      <w:r>
        <w:rPr>
          <w:rFonts w:ascii="Arial" w:hAnsi="Arial" w:cs="Arial"/>
          <w:b/>
          <w:sz w:val="44"/>
          <w:szCs w:val="44"/>
        </w:rPr>
        <w:t xml:space="preserve">Tracing </w:t>
      </w:r>
      <w:r w:rsidR="004D6B34">
        <w:rPr>
          <w:rFonts w:ascii="Arial" w:hAnsi="Arial" w:cs="Arial"/>
          <w:b/>
          <w:sz w:val="44"/>
          <w:szCs w:val="44"/>
        </w:rPr>
        <w:t>Energy</w:t>
      </w:r>
      <w:r>
        <w:rPr>
          <w:rFonts w:ascii="Arial" w:hAnsi="Arial" w:cs="Arial"/>
          <w:b/>
          <w:sz w:val="44"/>
          <w:szCs w:val="44"/>
        </w:rPr>
        <w:t xml:space="preserve"> Worksheet</w:t>
      </w:r>
    </w:p>
    <w:p w14:paraId="403F2A8A" w14:textId="77777777" w:rsidR="00297CE7" w:rsidRPr="00EB5399" w:rsidRDefault="00297CE7" w:rsidP="00297CE7">
      <w:pPr>
        <w:rPr>
          <w:rFonts w:ascii="Arial" w:hAnsi="Arial" w:cs="Arial"/>
          <w:i/>
          <w:color w:val="0000FF"/>
          <w:sz w:val="22"/>
          <w:szCs w:val="22"/>
        </w:rPr>
      </w:pPr>
      <w:r w:rsidRPr="00EB5399">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EB5399">
        <w:rPr>
          <w:rFonts w:ascii="Arial" w:hAnsi="Arial" w:cs="Arial"/>
          <w:b/>
          <w:i/>
          <w:color w:val="0000FF"/>
          <w:sz w:val="22"/>
          <w:szCs w:val="22"/>
        </w:rPr>
        <w:t>blue bold italics</w:t>
      </w:r>
      <w:r w:rsidRPr="00EB5399">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524FB54A" w14:textId="77777777" w:rsidR="00297CE7" w:rsidRPr="00984CA7" w:rsidRDefault="00297CE7" w:rsidP="00297CE7">
      <w:pPr>
        <w:rPr>
          <w:rFonts w:ascii="Arial" w:eastAsia="Calibri" w:hAnsi="Arial" w:cs="Arial"/>
          <w:i/>
          <w:color w:val="FF0000"/>
          <w:sz w:val="22"/>
          <w:szCs w:val="22"/>
        </w:rPr>
      </w:pPr>
      <w:r w:rsidRPr="009F27C6">
        <w:rPr>
          <w:rFonts w:ascii="Arial" w:eastAsia="Calibri" w:hAnsi="Arial" w:cs="Arial"/>
          <w:i/>
          <w:color w:val="FF0000"/>
          <w:sz w:val="22"/>
          <w:szCs w:val="22"/>
        </w:rPr>
        <w:t>Red italics suggest ways to grade student responses by giving them points for correct or partiall</w:t>
      </w:r>
      <w:r>
        <w:rPr>
          <w:rFonts w:ascii="Arial" w:eastAsia="Calibri" w:hAnsi="Arial" w:cs="Arial"/>
          <w:i/>
          <w:color w:val="FF0000"/>
          <w:sz w:val="22"/>
          <w:szCs w:val="22"/>
        </w:rPr>
        <w:t xml:space="preserve">y correct answers. There are 23 </w:t>
      </w:r>
      <w:r w:rsidRPr="009F27C6">
        <w:rPr>
          <w:rFonts w:ascii="Arial" w:eastAsia="Calibri" w:hAnsi="Arial" w:cs="Arial"/>
          <w:i/>
          <w:color w:val="FF0000"/>
          <w:sz w:val="22"/>
          <w:szCs w:val="22"/>
        </w:rPr>
        <w:t>points total on this worksheet.</w:t>
      </w:r>
    </w:p>
    <w:p w14:paraId="6B9EA57A" w14:textId="77777777" w:rsidR="00297CE7" w:rsidRDefault="00297CE7" w:rsidP="006F5B28">
      <w:pPr>
        <w:rPr>
          <w:rFonts w:ascii="Arial" w:hAnsi="Arial" w:cs="Arial"/>
          <w:b/>
          <w:sz w:val="22"/>
          <w:szCs w:val="22"/>
        </w:rPr>
      </w:pPr>
    </w:p>
    <w:p w14:paraId="3A61E1C2" w14:textId="1F8FD302" w:rsidR="009B1DD8" w:rsidRDefault="009B1DD8" w:rsidP="006F5B28">
      <w:pPr>
        <w:rPr>
          <w:rFonts w:ascii="Arial" w:hAnsi="Arial" w:cs="Arial"/>
          <w:sz w:val="22"/>
          <w:szCs w:val="22"/>
        </w:rPr>
      </w:pPr>
      <w:r>
        <w:rPr>
          <w:rFonts w:ascii="Arial" w:hAnsi="Arial" w:cs="Arial"/>
          <w:b/>
          <w:sz w:val="22"/>
          <w:szCs w:val="22"/>
        </w:rPr>
        <w:t>A. Tracing energy through an ecosystem.</w:t>
      </w:r>
      <w:r w:rsidRPr="006F5B28">
        <w:rPr>
          <w:rFonts w:ascii="Arial" w:hAnsi="Arial" w:cs="Arial"/>
          <w:sz w:val="22"/>
          <w:szCs w:val="22"/>
        </w:rPr>
        <w:t xml:space="preserve"> </w:t>
      </w:r>
    </w:p>
    <w:p w14:paraId="52131662" w14:textId="2BAB7617" w:rsidR="006F5B28" w:rsidRPr="006F5B28" w:rsidRDefault="009B1DD8" w:rsidP="006F5B28">
      <w:pPr>
        <w:rPr>
          <w:rFonts w:ascii="Arial" w:hAnsi="Arial" w:cs="Arial"/>
          <w:sz w:val="22"/>
          <w:szCs w:val="22"/>
        </w:rPr>
      </w:pPr>
      <w:r>
        <w:rPr>
          <w:rFonts w:ascii="Arial" w:hAnsi="Arial" w:cs="Arial"/>
          <w:sz w:val="22"/>
          <w:szCs w:val="22"/>
        </w:rPr>
        <w:t xml:space="preserve">1. </w:t>
      </w:r>
      <w:r w:rsidR="006F5B28" w:rsidRPr="006F5B28">
        <w:rPr>
          <w:rFonts w:ascii="Arial" w:hAnsi="Arial" w:cs="Arial"/>
          <w:sz w:val="22"/>
          <w:szCs w:val="22"/>
        </w:rPr>
        <w:t xml:space="preserve">Draw arrows (- - - -&gt;) to show how carbon moves through an ecosystem and label the carbon-transforming processes responsible for that movement (photosynthesis, cellular respiration, eating, death </w:t>
      </w:r>
      <w:r w:rsidR="00B47572">
        <w:rPr>
          <w:rFonts w:ascii="Arial" w:hAnsi="Arial" w:cs="Arial"/>
          <w:sz w:val="22"/>
          <w:szCs w:val="22"/>
        </w:rPr>
        <w:t>and defecation).</w:t>
      </w:r>
    </w:p>
    <w:p w14:paraId="40D6B5E6" w14:textId="1E0ED760" w:rsidR="006F5B28" w:rsidRPr="00297CE7" w:rsidRDefault="009B1DD8" w:rsidP="006F5B28">
      <w:pPr>
        <w:rPr>
          <w:rFonts w:ascii="Arial" w:hAnsi="Arial" w:cs="Arial"/>
          <w:sz w:val="22"/>
          <w:szCs w:val="22"/>
        </w:rPr>
      </w:pPr>
      <w:r>
        <w:rPr>
          <w:rFonts w:ascii="Arial" w:hAnsi="Arial" w:cs="Arial"/>
          <w:sz w:val="22"/>
          <w:szCs w:val="22"/>
        </w:rPr>
        <w:t>2.</w:t>
      </w:r>
      <w:r w:rsidR="006F5B28" w:rsidRPr="006F5B28">
        <w:rPr>
          <w:rFonts w:ascii="Arial" w:hAnsi="Arial" w:cs="Arial"/>
          <w:sz w:val="22"/>
          <w:szCs w:val="22"/>
        </w:rPr>
        <w:t xml:space="preserve"> Next to each arrow, label the form of energy involved with the carbon-transforming process (sunlight, chemical, heat).</w:t>
      </w:r>
    </w:p>
    <w:p w14:paraId="080CFCD1" w14:textId="77777777" w:rsidR="006F5B28" w:rsidRDefault="006F5B28" w:rsidP="006F5B28"/>
    <w:p w14:paraId="754BA39B" w14:textId="77777777" w:rsidR="006F5B28" w:rsidRDefault="006F5B28" w:rsidP="006F5B28"/>
    <w:p w14:paraId="71D06EA9" w14:textId="2A69270F" w:rsidR="006F5B28" w:rsidRDefault="00297CE7" w:rsidP="006F5B28">
      <w:r>
        <w:rPr>
          <w:noProof/>
        </w:rPr>
        <mc:AlternateContent>
          <mc:Choice Requires="wpg">
            <w:drawing>
              <wp:anchor distT="0" distB="0" distL="114300" distR="114300" simplePos="0" relativeHeight="251659264" behindDoc="0" locked="0" layoutInCell="1" allowOverlap="1" wp14:anchorId="1F0C21D3" wp14:editId="2F7A580C">
                <wp:simplePos x="0" y="0"/>
                <wp:positionH relativeFrom="column">
                  <wp:posOffset>0</wp:posOffset>
                </wp:positionH>
                <wp:positionV relativeFrom="paragraph">
                  <wp:posOffset>50165</wp:posOffset>
                </wp:positionV>
                <wp:extent cx="5485130" cy="4114800"/>
                <wp:effectExtent l="0" t="50800" r="1270" b="0"/>
                <wp:wrapNone/>
                <wp:docPr id="1" name="Group 1"/>
                <wp:cNvGraphicFramePr/>
                <a:graphic xmlns:a="http://schemas.openxmlformats.org/drawingml/2006/main">
                  <a:graphicData uri="http://schemas.microsoft.com/office/word/2010/wordprocessingGroup">
                    <wpg:wgp>
                      <wpg:cNvGrpSpPr/>
                      <wpg:grpSpPr>
                        <a:xfrm>
                          <a:off x="0" y="0"/>
                          <a:ext cx="5485130" cy="4114800"/>
                          <a:chOff x="0" y="0"/>
                          <a:chExt cx="5485130" cy="4114800"/>
                        </a:xfrm>
                      </wpg:grpSpPr>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485130" cy="4114800"/>
                          </a:xfrm>
                          <a:prstGeom prst="rect">
                            <a:avLst/>
                          </a:prstGeom>
                        </pic:spPr>
                      </pic:pic>
                      <wps:wsp>
                        <wps:cNvPr id="4" name="5-Point Star 4"/>
                        <wps:cNvSpPr/>
                        <wps:spPr>
                          <a:xfrm>
                            <a:off x="4801235" y="0"/>
                            <a:ext cx="228600" cy="228600"/>
                          </a:xfrm>
                          <a:prstGeom prst="star5">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5-Point Star 6"/>
                        <wps:cNvSpPr/>
                        <wps:spPr>
                          <a:xfrm>
                            <a:off x="4801235" y="1143000"/>
                            <a:ext cx="228600" cy="228600"/>
                          </a:xfrm>
                          <a:prstGeom prst="star5">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5-Point Star 7"/>
                        <wps:cNvSpPr/>
                        <wps:spPr>
                          <a:xfrm>
                            <a:off x="4801235" y="2743200"/>
                            <a:ext cx="228600" cy="228600"/>
                          </a:xfrm>
                          <a:prstGeom prst="star5">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5-Point Star 8"/>
                        <wps:cNvSpPr/>
                        <wps:spPr>
                          <a:xfrm>
                            <a:off x="686435" y="1600200"/>
                            <a:ext cx="228600" cy="228600"/>
                          </a:xfrm>
                          <a:prstGeom prst="star5">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5AEC41" id="Group 1" o:spid="_x0000_s1026" style="position:absolute;margin-left:0;margin-top:3.95pt;width:431.9pt;height:324pt;z-index:251659264" coordsize="54851,4114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54851;height:4114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">
                  <v:imagedata r:id="rId9" o:title=""/>
                </v:shape>
                <v:shape id="5-Point Star 4" o:spid="_x0000_s1028" style="position:absolute;left:48012;width:2286;height:2286;visibility:visible;mso-wrap-style:square;v-text-anchor:middle" coordsize="228600,228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" path="m,87317r87318,1l114300,r26982,87318l228600,87317r-70642,53965l184941,228599,114300,174634,43659,228599,70642,141282,,87317xe" fillcolor="blue" strokecolor="#4579b8 [3044]">
                  <v:path arrowok="t" o:connecttype="custom" o:connectlocs="0,87317;87318,87318;114300,0;141282,87318;228600,87317;157958,141282;184941,228599;114300,174634;43659,228599;70642,141282;0,87317" o:connectangles="0,0,0,0,0,0,0,0,0,0,0"/>
                </v:shape>
                <v:shape id="5-Point Star 6" o:spid="_x0000_s1029" style="position:absolute;left:48012;top:11430;width:2286;height:2286;visibility:visible;mso-wrap-style:square;v-text-anchor:middle" coordsize="228600,228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" path="m,87317r87318,1l114300,r26982,87318l228600,87317r-70642,53965l184941,228599,114300,174634,43659,228599,70642,141282,,87317xe" fillcolor="blue" strokecolor="#4579b8 [3044]">
                  <v:path arrowok="t" o:connecttype="custom" o:connectlocs="0,87317;87318,87318;114300,0;141282,87318;228600,87317;157958,141282;184941,228599;114300,174634;43659,228599;70642,141282;0,87317" o:connectangles="0,0,0,0,0,0,0,0,0,0,0"/>
                </v:shape>
                <v:shape id="5-Point Star 7" o:spid="_x0000_s1030" style="position:absolute;left:48012;top:27432;width:2286;height:2286;visibility:visible;mso-wrap-style:square;v-text-anchor:middle" coordsize="228600,228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" path="m,87317r87318,1l114300,r26982,87318l228600,87317r-70642,53965l184941,228599,114300,174634,43659,228599,70642,141282,,87317xe" fillcolor="blue" strokecolor="#4579b8 [3044]">
                  <v:path arrowok="t" o:connecttype="custom" o:connectlocs="0,87317;87318,87318;114300,0;141282,87318;228600,87317;157958,141282;184941,228599;114300,174634;43659,228599;70642,141282;0,87317" o:connectangles="0,0,0,0,0,0,0,0,0,0,0"/>
                </v:shape>
                <v:shape id="5-Point Star 8" o:spid="_x0000_s1031" style="position:absolute;left:6864;top:16002;width:2286;height:2286;visibility:visible;mso-wrap-style:square;v-text-anchor:middle" coordsize="228600,228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" path="m,87317r87318,1l114300,r26982,87318l228600,87317r-70642,53965l184941,228599,114300,174634,43659,228599,70642,141282,,87317xe" fillcolor="blue" strokecolor="#4579b8 [3044]">
                  <v:path arrowok="t" o:connecttype="custom" o:connectlocs="0,87317;87318,87318;114300,0;141282,87318;228600,87317;157958,141282;184941,228599;114300,174634;43659,228599;70642,141282;0,87317" o:connectangles="0,0,0,0,0,0,0,0,0,0,0"/>
                </v:shape>
              </v:group>
            </w:pict>
          </mc:Fallback>
        </mc:AlternateContent>
      </w:r>
    </w:p>
    <w:p w14:paraId="64324540" w14:textId="77777777" w:rsidR="006F5B28" w:rsidRDefault="006F5B28" w:rsidP="006F5B28"/>
    <w:p w14:paraId="77978BD4" w14:textId="77777777" w:rsidR="006F5B28" w:rsidRDefault="006F5B28" w:rsidP="006F5B28"/>
    <w:p w14:paraId="0BDC2D38" w14:textId="77777777" w:rsidR="006F5B28" w:rsidRDefault="006F5B28" w:rsidP="006F5B28"/>
    <w:p w14:paraId="18BF71B9" w14:textId="77777777" w:rsidR="006F5B28" w:rsidRDefault="006F5B28" w:rsidP="006F5B28"/>
    <w:p w14:paraId="037A786A" w14:textId="77777777" w:rsidR="006F5B28" w:rsidRDefault="006F5B28" w:rsidP="006F5B28"/>
    <w:p w14:paraId="0C6A2273" w14:textId="77777777" w:rsidR="006F5B28" w:rsidRDefault="006F5B28" w:rsidP="006F5B28"/>
    <w:p w14:paraId="5EB84222" w14:textId="77777777" w:rsidR="006F5B28" w:rsidRDefault="006F5B28" w:rsidP="006F5B28"/>
    <w:p w14:paraId="5DCE0092" w14:textId="77777777" w:rsidR="006F5B28" w:rsidRDefault="006F5B28" w:rsidP="006F5B28"/>
    <w:p w14:paraId="42F8C24C" w14:textId="77777777" w:rsidR="006F5B28" w:rsidRDefault="006F5B28" w:rsidP="006F5B28"/>
    <w:p w14:paraId="5C42AE9B" w14:textId="77777777" w:rsidR="006F5B28" w:rsidRDefault="006F5B28" w:rsidP="006F5B28"/>
    <w:p w14:paraId="053157B7" w14:textId="77777777" w:rsidR="006F5B28" w:rsidRDefault="006F5B28" w:rsidP="006F5B28"/>
    <w:p w14:paraId="50FEAE11" w14:textId="77777777" w:rsidR="006F5B28" w:rsidRDefault="006F5B28" w:rsidP="006F5B28"/>
    <w:p w14:paraId="5568B0EB" w14:textId="77777777" w:rsidR="006F5B28" w:rsidRDefault="006F5B28" w:rsidP="006F5B28"/>
    <w:p w14:paraId="2C58130B" w14:textId="77777777" w:rsidR="006F5B28" w:rsidRDefault="006F5B28" w:rsidP="006F5B28"/>
    <w:p w14:paraId="49DF6782" w14:textId="77777777" w:rsidR="006F5B28" w:rsidRDefault="006F5B28" w:rsidP="006F5B28"/>
    <w:p w14:paraId="1A92D041" w14:textId="77777777" w:rsidR="006F5B28" w:rsidRDefault="006F5B28" w:rsidP="006F5B28"/>
    <w:p w14:paraId="0D4C01EB" w14:textId="77777777" w:rsidR="006F5B28" w:rsidRDefault="006F5B28" w:rsidP="006F5B28"/>
    <w:p w14:paraId="37F23F9B" w14:textId="77777777" w:rsidR="006F5B28" w:rsidRDefault="006F5B28" w:rsidP="006F5B28"/>
    <w:p w14:paraId="637EEFBA" w14:textId="77777777" w:rsidR="006F5B28" w:rsidRDefault="006F5B28" w:rsidP="006F5B28"/>
    <w:p w14:paraId="17BFAB48" w14:textId="77777777" w:rsidR="006F5B28" w:rsidRDefault="006F5B28" w:rsidP="006F5B28">
      <w:pPr>
        <w:rPr>
          <w:sz w:val="10"/>
          <w:szCs w:val="10"/>
        </w:rPr>
      </w:pPr>
    </w:p>
    <w:p w14:paraId="2F1AB489" w14:textId="77777777" w:rsidR="006F5B28" w:rsidRDefault="006F5B28" w:rsidP="006F5B28">
      <w:pPr>
        <w:rPr>
          <w:szCs w:val="20"/>
        </w:rPr>
      </w:pPr>
    </w:p>
    <w:p w14:paraId="2E8CBB45" w14:textId="77777777" w:rsidR="006F5B28" w:rsidRDefault="006F5B28" w:rsidP="006F5B28"/>
    <w:p w14:paraId="522D6DE5" w14:textId="77777777" w:rsidR="009D4F6B" w:rsidRDefault="009D4F6B" w:rsidP="006F5B28">
      <w:pPr>
        <w:spacing w:before="120"/>
        <w:rPr>
          <w:rFonts w:ascii="Arial" w:hAnsi="Arial" w:cs="Arial"/>
          <w:sz w:val="22"/>
          <w:szCs w:val="22"/>
        </w:rPr>
      </w:pPr>
    </w:p>
    <w:p w14:paraId="1C3EF889" w14:textId="77777777" w:rsidR="009B1DD8" w:rsidRDefault="009B1DD8" w:rsidP="006F5B28">
      <w:pPr>
        <w:spacing w:before="120"/>
        <w:rPr>
          <w:rFonts w:ascii="Arial" w:hAnsi="Arial" w:cs="Arial"/>
          <w:sz w:val="22"/>
          <w:szCs w:val="22"/>
        </w:rPr>
      </w:pPr>
    </w:p>
    <w:p w14:paraId="0CFCB9F5" w14:textId="77777777" w:rsidR="009B1DD8" w:rsidRDefault="009B1DD8" w:rsidP="006F5B28">
      <w:pPr>
        <w:spacing w:before="120"/>
        <w:rPr>
          <w:rFonts w:ascii="Arial" w:hAnsi="Arial" w:cs="Arial"/>
          <w:sz w:val="22"/>
          <w:szCs w:val="22"/>
        </w:rPr>
      </w:pPr>
    </w:p>
    <w:p w14:paraId="614AD06E" w14:textId="77777777" w:rsidR="009B1DD8" w:rsidRDefault="009B1DD8" w:rsidP="006F5B28">
      <w:pPr>
        <w:spacing w:before="120"/>
        <w:rPr>
          <w:rFonts w:ascii="Arial" w:hAnsi="Arial" w:cs="Arial"/>
          <w:sz w:val="22"/>
          <w:szCs w:val="22"/>
        </w:rPr>
      </w:pPr>
    </w:p>
    <w:p w14:paraId="67F91530" w14:textId="14C31D12" w:rsidR="006F5B28" w:rsidRPr="006F5B28" w:rsidRDefault="009B1DD8" w:rsidP="006F5B28">
      <w:pPr>
        <w:spacing w:before="120"/>
        <w:rPr>
          <w:rFonts w:ascii="Arial" w:hAnsi="Arial" w:cs="Arial"/>
          <w:sz w:val="22"/>
          <w:szCs w:val="22"/>
        </w:rPr>
      </w:pPr>
      <w:r>
        <w:rPr>
          <w:rFonts w:ascii="Arial" w:hAnsi="Arial" w:cs="Arial"/>
          <w:sz w:val="22"/>
          <w:szCs w:val="22"/>
        </w:rPr>
        <w:lastRenderedPageBreak/>
        <w:t>3.</w:t>
      </w:r>
      <w:r w:rsidR="006F5B28" w:rsidRPr="006F5B28">
        <w:rPr>
          <w:rFonts w:ascii="Arial" w:hAnsi="Arial" w:cs="Arial"/>
          <w:sz w:val="22"/>
          <w:szCs w:val="22"/>
        </w:rPr>
        <w:t xml:space="preserve"> When energy is in the form of chemical energy, it is associated with matter in the form of a food (or fuel). Put stars on your diagram where matter and energy part ways. What is the name of the process that happens when matter and energy part ways? </w:t>
      </w:r>
    </w:p>
    <w:p w14:paraId="3B2D3BF6" w14:textId="77777777" w:rsidR="00297CE7" w:rsidRPr="00056151" w:rsidRDefault="00297CE7" w:rsidP="00297CE7">
      <w:pPr>
        <w:spacing w:before="120"/>
        <w:rPr>
          <w:rFonts w:ascii="Arial" w:hAnsi="Arial" w:cs="Arial"/>
          <w:b/>
          <w:i/>
          <w:color w:val="0000FF"/>
          <w:sz w:val="22"/>
          <w:szCs w:val="22"/>
        </w:rPr>
      </w:pPr>
      <w:r w:rsidRPr="00056151">
        <w:rPr>
          <w:rFonts w:ascii="Arial" w:hAnsi="Arial" w:cs="Arial"/>
          <w:b/>
          <w:i/>
          <w:color w:val="0000FF"/>
          <w:sz w:val="22"/>
          <w:szCs w:val="22"/>
        </w:rPr>
        <w:t>Cellular respiration.</w:t>
      </w:r>
    </w:p>
    <w:p w14:paraId="5162321E" w14:textId="77777777" w:rsidR="00297CE7" w:rsidRPr="008C729C" w:rsidRDefault="00297CE7" w:rsidP="00297CE7">
      <w:pPr>
        <w:rPr>
          <w:rFonts w:ascii="Arial" w:hAnsi="Arial" w:cs="Arial"/>
          <w:i/>
          <w:color w:val="FF0000"/>
          <w:sz w:val="22"/>
          <w:szCs w:val="22"/>
        </w:rPr>
      </w:pPr>
      <w:r>
        <w:rPr>
          <w:rFonts w:ascii="Arial" w:hAnsi="Arial" w:cs="Arial"/>
          <w:i/>
          <w:color w:val="FF0000"/>
          <w:sz w:val="22"/>
          <w:szCs w:val="22"/>
        </w:rPr>
        <w:t>1 point for correct response</w:t>
      </w:r>
    </w:p>
    <w:p w14:paraId="21BFBBAB" w14:textId="77777777" w:rsidR="006F5B28" w:rsidRDefault="006F5B28" w:rsidP="006F5B28">
      <w:pPr>
        <w:rPr>
          <w:rFonts w:ascii="Arial" w:hAnsi="Arial" w:cs="Arial"/>
          <w:noProof/>
          <w:sz w:val="22"/>
          <w:szCs w:val="22"/>
        </w:rPr>
      </w:pPr>
    </w:p>
    <w:p w14:paraId="0715DA2C" w14:textId="75C47656" w:rsidR="006F5B28" w:rsidRPr="006F5B28" w:rsidRDefault="009B1DD8" w:rsidP="006F5B28">
      <w:pPr>
        <w:rPr>
          <w:rFonts w:ascii="Arial" w:hAnsi="Arial" w:cs="Arial"/>
          <w:sz w:val="22"/>
          <w:szCs w:val="22"/>
        </w:rPr>
      </w:pPr>
      <w:r>
        <w:rPr>
          <w:rFonts w:ascii="Arial" w:hAnsi="Arial" w:cs="Arial"/>
          <w:b/>
          <w:sz w:val="22"/>
          <w:szCs w:val="22"/>
        </w:rPr>
        <w:t>B. Answering</w:t>
      </w:r>
      <w:r w:rsidR="006F5B28" w:rsidRPr="006F5B28">
        <w:rPr>
          <w:rFonts w:ascii="Arial" w:hAnsi="Arial" w:cs="Arial"/>
          <w:b/>
          <w:sz w:val="22"/>
          <w:szCs w:val="22"/>
        </w:rPr>
        <w:t xml:space="preserve"> the Energy</w:t>
      </w:r>
      <w:r w:rsidR="009D4F6B">
        <w:rPr>
          <w:rFonts w:ascii="Arial" w:hAnsi="Arial" w:cs="Arial"/>
          <w:b/>
          <w:sz w:val="22"/>
          <w:szCs w:val="22"/>
        </w:rPr>
        <w:t xml:space="preserve"> Flow</w:t>
      </w:r>
      <w:r w:rsidR="006F5B28" w:rsidRPr="006F5B28">
        <w:rPr>
          <w:rFonts w:ascii="Arial" w:hAnsi="Arial" w:cs="Arial"/>
          <w:b/>
          <w:sz w:val="22"/>
          <w:szCs w:val="22"/>
        </w:rPr>
        <w:t xml:space="preserve"> Question</w:t>
      </w:r>
    </w:p>
    <w:p w14:paraId="5B6B12ED" w14:textId="1FE6F027" w:rsidR="006F5B28" w:rsidRDefault="009B1DD8" w:rsidP="009B1DD8">
      <w:pPr>
        <w:spacing w:before="120" w:after="120"/>
        <w:rPr>
          <w:rFonts w:ascii="Arial" w:hAnsi="Arial" w:cs="Arial"/>
          <w:noProof/>
          <w:sz w:val="22"/>
          <w:szCs w:val="22"/>
        </w:rPr>
      </w:pPr>
      <w:r>
        <w:rPr>
          <w:rFonts w:ascii="Arial" w:hAnsi="Arial" w:cs="Arial"/>
          <w:sz w:val="22"/>
          <w:szCs w:val="22"/>
        </w:rPr>
        <w:t>4.</w:t>
      </w:r>
      <w:r w:rsidR="006F5B28" w:rsidRPr="006F5B28">
        <w:rPr>
          <w:rFonts w:ascii="Arial" w:hAnsi="Arial" w:cs="Arial"/>
          <w:sz w:val="22"/>
          <w:szCs w:val="22"/>
        </w:rPr>
        <w:t xml:space="preserve"> Explain how energy enters an ecosystem. Where does it come from? How is it transformed? </w:t>
      </w:r>
    </w:p>
    <w:p w14:paraId="2DD1CE32" w14:textId="77777777" w:rsidR="00297CE7" w:rsidRPr="00056151" w:rsidRDefault="00297CE7" w:rsidP="00297CE7">
      <w:pPr>
        <w:spacing w:before="120"/>
        <w:rPr>
          <w:rFonts w:ascii="Arial" w:hAnsi="Arial" w:cs="Arial"/>
          <w:b/>
          <w:i/>
          <w:color w:val="0000FF"/>
          <w:sz w:val="22"/>
          <w:szCs w:val="22"/>
        </w:rPr>
      </w:pPr>
      <w:r w:rsidRPr="00056151">
        <w:rPr>
          <w:rFonts w:ascii="Arial" w:hAnsi="Arial" w:cs="Arial"/>
          <w:b/>
          <w:i/>
          <w:color w:val="0000FF"/>
          <w:sz w:val="22"/>
          <w:szCs w:val="22"/>
        </w:rPr>
        <w:t xml:space="preserve">The source of energy to an ecosystem is the sun. Through the process of photosynthesis, plants covert sunlight energy into chemical energy stored in organic molecules (like glucose). </w:t>
      </w:r>
    </w:p>
    <w:p w14:paraId="64E02BFA" w14:textId="77777777" w:rsidR="00297CE7" w:rsidRPr="008C729C" w:rsidRDefault="00297CE7" w:rsidP="00297CE7">
      <w:pPr>
        <w:rPr>
          <w:rFonts w:ascii="Arial" w:hAnsi="Arial" w:cs="Arial"/>
          <w:i/>
          <w:color w:val="FF0000"/>
          <w:sz w:val="22"/>
          <w:szCs w:val="22"/>
        </w:rPr>
      </w:pPr>
      <w:r>
        <w:rPr>
          <w:rFonts w:ascii="Arial" w:hAnsi="Arial" w:cs="Arial"/>
          <w:i/>
          <w:color w:val="FF0000"/>
          <w:sz w:val="22"/>
          <w:szCs w:val="22"/>
        </w:rPr>
        <w:t>1 point for identifying the source of energy and 1 point for identifying how it is transformed; 2 points total</w:t>
      </w:r>
    </w:p>
    <w:p w14:paraId="6DB6C0AD" w14:textId="77777777" w:rsidR="006F5B28" w:rsidRPr="006F5B28" w:rsidRDefault="006F5B28" w:rsidP="006F5B28">
      <w:pPr>
        <w:rPr>
          <w:rFonts w:ascii="Arial" w:hAnsi="Arial" w:cs="Arial"/>
          <w:sz w:val="22"/>
          <w:szCs w:val="22"/>
        </w:rPr>
      </w:pPr>
    </w:p>
    <w:p w14:paraId="170AACE7" w14:textId="2D4E2365" w:rsidR="006F5B28" w:rsidRPr="006F5B28" w:rsidRDefault="009B1DD8" w:rsidP="006F5B28">
      <w:pPr>
        <w:spacing w:before="120"/>
        <w:rPr>
          <w:rFonts w:ascii="Arial" w:hAnsi="Arial" w:cs="Arial"/>
          <w:sz w:val="22"/>
          <w:szCs w:val="22"/>
        </w:rPr>
      </w:pPr>
      <w:r>
        <w:rPr>
          <w:rFonts w:ascii="Arial" w:hAnsi="Arial" w:cs="Arial"/>
          <w:sz w:val="22"/>
          <w:szCs w:val="22"/>
        </w:rPr>
        <w:t>5.</w:t>
      </w:r>
      <w:r w:rsidR="006F5B28" w:rsidRPr="006F5B28">
        <w:rPr>
          <w:rFonts w:ascii="Arial" w:hAnsi="Arial" w:cs="Arial"/>
          <w:sz w:val="22"/>
          <w:szCs w:val="22"/>
        </w:rPr>
        <w:t xml:space="preserve"> Explain how chemical energy moves between carbon pools. </w:t>
      </w:r>
      <w:r w:rsidR="00791043">
        <w:rPr>
          <w:rFonts w:ascii="Arial" w:hAnsi="Arial" w:cs="Arial"/>
          <w:sz w:val="22"/>
          <w:szCs w:val="22"/>
        </w:rPr>
        <w:t>Why does the carnivore pool have less chemical energy?</w:t>
      </w:r>
    </w:p>
    <w:p w14:paraId="45943975" w14:textId="34016187" w:rsidR="00297CE7" w:rsidRPr="00056151" w:rsidRDefault="00297CE7" w:rsidP="00297CE7">
      <w:pPr>
        <w:spacing w:before="120"/>
        <w:rPr>
          <w:rFonts w:ascii="Arial" w:hAnsi="Arial" w:cs="Arial"/>
          <w:b/>
          <w:i/>
          <w:color w:val="0000FF"/>
          <w:sz w:val="22"/>
          <w:szCs w:val="22"/>
        </w:rPr>
      </w:pPr>
      <w:r w:rsidRPr="00056151">
        <w:rPr>
          <w:rFonts w:ascii="Arial" w:hAnsi="Arial" w:cs="Arial"/>
          <w:b/>
          <w:i/>
          <w:color w:val="0000FF"/>
          <w:sz w:val="22"/>
          <w:szCs w:val="22"/>
        </w:rPr>
        <w:t>When organic molecules move between carbon pools through herbivory, predation, and death/defecation, chemical energy stored in the organic bonds (C-C, C-H) also moves between carbon pools.</w:t>
      </w:r>
      <w:r w:rsidR="00056151">
        <w:rPr>
          <w:rFonts w:ascii="Arial" w:hAnsi="Arial" w:cs="Arial"/>
          <w:b/>
          <w:i/>
          <w:color w:val="0000FF"/>
          <w:sz w:val="22"/>
          <w:szCs w:val="22"/>
        </w:rPr>
        <w:t xml:space="preserve"> Carnivores can eat only the organic matter that herbivores use for biosynthesis; organic matter that goes into feces or cellular respiration is not available to carnivores.</w:t>
      </w:r>
      <w:r w:rsidRPr="00056151">
        <w:rPr>
          <w:rFonts w:ascii="Arial" w:hAnsi="Arial" w:cs="Arial"/>
          <w:b/>
          <w:i/>
          <w:color w:val="0000FF"/>
          <w:sz w:val="22"/>
          <w:szCs w:val="22"/>
        </w:rPr>
        <w:t xml:space="preserve"> </w:t>
      </w:r>
    </w:p>
    <w:p w14:paraId="626D122C" w14:textId="0D93B7C5" w:rsidR="00297CE7" w:rsidRPr="008C729C" w:rsidRDefault="00297CE7" w:rsidP="00297CE7">
      <w:pPr>
        <w:spacing w:before="120"/>
        <w:rPr>
          <w:rFonts w:ascii="Arial" w:hAnsi="Arial" w:cs="Arial"/>
          <w:i/>
          <w:color w:val="FF0000"/>
          <w:sz w:val="22"/>
          <w:szCs w:val="22"/>
        </w:rPr>
      </w:pPr>
      <w:r>
        <w:rPr>
          <w:rFonts w:ascii="Arial" w:hAnsi="Arial" w:cs="Arial"/>
          <w:i/>
          <w:color w:val="FF0000"/>
          <w:sz w:val="22"/>
          <w:szCs w:val="22"/>
        </w:rPr>
        <w:t xml:space="preserve">1 point for recognizing the chemical energy in high energy bonds in organic molecules and 1 point for </w:t>
      </w:r>
      <w:r w:rsidR="00056151">
        <w:rPr>
          <w:rFonts w:ascii="Arial" w:hAnsi="Arial" w:cs="Arial"/>
          <w:i/>
          <w:color w:val="FF0000"/>
          <w:sz w:val="22"/>
          <w:szCs w:val="22"/>
        </w:rPr>
        <w:t>explaining why most of the organic matter that herbivores consume is not used for biosynthesis (and is not available to carnivores)</w:t>
      </w:r>
      <w:r>
        <w:rPr>
          <w:rFonts w:ascii="Arial" w:hAnsi="Arial" w:cs="Arial"/>
          <w:i/>
          <w:color w:val="FF0000"/>
          <w:sz w:val="22"/>
          <w:szCs w:val="22"/>
        </w:rPr>
        <w:t>; 2 points total</w:t>
      </w:r>
    </w:p>
    <w:p w14:paraId="628F3399" w14:textId="77777777" w:rsidR="006F5B28" w:rsidRPr="006F5B28" w:rsidRDefault="006F5B28" w:rsidP="006F5B28">
      <w:pPr>
        <w:rPr>
          <w:rFonts w:ascii="Arial" w:hAnsi="Arial" w:cs="Arial"/>
          <w:sz w:val="22"/>
          <w:szCs w:val="22"/>
        </w:rPr>
      </w:pPr>
    </w:p>
    <w:p w14:paraId="00324CB8" w14:textId="5F22B9DD" w:rsidR="006F5B28" w:rsidRPr="006F5B28" w:rsidRDefault="009B1DD8" w:rsidP="006F5B28">
      <w:pPr>
        <w:spacing w:before="120"/>
        <w:rPr>
          <w:rFonts w:ascii="Arial" w:hAnsi="Arial" w:cs="Arial"/>
          <w:sz w:val="22"/>
          <w:szCs w:val="22"/>
        </w:rPr>
      </w:pPr>
      <w:r>
        <w:rPr>
          <w:rFonts w:ascii="Arial" w:hAnsi="Arial" w:cs="Arial"/>
          <w:sz w:val="22"/>
          <w:szCs w:val="22"/>
        </w:rPr>
        <w:t>6.</w:t>
      </w:r>
      <w:r w:rsidR="006F5B28" w:rsidRPr="006F5B28">
        <w:rPr>
          <w:rFonts w:ascii="Arial" w:hAnsi="Arial" w:cs="Arial"/>
          <w:sz w:val="22"/>
          <w:szCs w:val="22"/>
        </w:rPr>
        <w:t xml:space="preserve"> Explain how chemical energy is transformed when p</w:t>
      </w:r>
      <w:r>
        <w:rPr>
          <w:rFonts w:ascii="Arial" w:hAnsi="Arial" w:cs="Arial"/>
          <w:sz w:val="22"/>
          <w:szCs w:val="22"/>
        </w:rPr>
        <w:t>lants or animals use it. When a plant or</w:t>
      </w:r>
      <w:r w:rsidR="006F5B28" w:rsidRPr="006F5B28">
        <w:rPr>
          <w:rFonts w:ascii="Arial" w:hAnsi="Arial" w:cs="Arial"/>
          <w:sz w:val="22"/>
          <w:szCs w:val="22"/>
        </w:rPr>
        <w:t xml:space="preserve"> animal dies, does it still have chemical energy? </w:t>
      </w:r>
    </w:p>
    <w:p w14:paraId="4BBF2914" w14:textId="77777777" w:rsidR="00297CE7" w:rsidRPr="00056151" w:rsidRDefault="00297CE7" w:rsidP="00297CE7">
      <w:pPr>
        <w:spacing w:before="120"/>
        <w:rPr>
          <w:rFonts w:ascii="Arial" w:hAnsi="Arial" w:cs="Arial"/>
          <w:b/>
          <w:i/>
          <w:color w:val="0000FF"/>
          <w:sz w:val="22"/>
          <w:szCs w:val="22"/>
        </w:rPr>
      </w:pPr>
      <w:r w:rsidRPr="00056151">
        <w:rPr>
          <w:rFonts w:ascii="Arial" w:hAnsi="Arial" w:cs="Arial"/>
          <w:b/>
          <w:i/>
          <w:color w:val="0000FF"/>
          <w:sz w:val="22"/>
          <w:szCs w:val="22"/>
        </w:rPr>
        <w:t xml:space="preserve">When plants or animals do cellular respiration or other energy-requiring activities (growing, moving, etc.), chemical energy is converted to heat or motion energy as organic molecules are converted into inorganic molecules. The chemical energy is stored in organisms even after they die. </w:t>
      </w:r>
    </w:p>
    <w:p w14:paraId="7F97C4FF" w14:textId="77777777" w:rsidR="00297CE7" w:rsidRPr="008C729C" w:rsidRDefault="00297CE7" w:rsidP="00297CE7">
      <w:pPr>
        <w:spacing w:before="120"/>
        <w:rPr>
          <w:rFonts w:ascii="Arial" w:hAnsi="Arial" w:cs="Arial"/>
          <w:i/>
          <w:color w:val="FF0000"/>
          <w:sz w:val="22"/>
          <w:szCs w:val="22"/>
        </w:rPr>
      </w:pPr>
      <w:r>
        <w:rPr>
          <w:rFonts w:ascii="Arial" w:hAnsi="Arial" w:cs="Arial"/>
          <w:i/>
          <w:color w:val="FF0000"/>
          <w:sz w:val="22"/>
          <w:szCs w:val="22"/>
        </w:rPr>
        <w:t>1 point for explaining that chemical energy is converted to heat and/or motion energy and 1 point for explaining the chemical energy remains even after organisms die; 2 points total</w:t>
      </w:r>
    </w:p>
    <w:p w14:paraId="3D281498" w14:textId="77777777" w:rsidR="006F5B28" w:rsidRPr="006F5B28" w:rsidRDefault="006F5B28" w:rsidP="006F5B28">
      <w:pPr>
        <w:spacing w:before="120"/>
        <w:rPr>
          <w:rFonts w:ascii="Arial" w:hAnsi="Arial" w:cs="Arial"/>
          <w:sz w:val="22"/>
          <w:szCs w:val="22"/>
        </w:rPr>
      </w:pPr>
    </w:p>
    <w:p w14:paraId="144B1A5D" w14:textId="3C438E0F" w:rsidR="006F5B28" w:rsidRDefault="009B1DD8" w:rsidP="00297CE7">
      <w:pPr>
        <w:spacing w:before="120"/>
        <w:rPr>
          <w:rFonts w:ascii="Arial" w:hAnsi="Arial" w:cs="Arial"/>
          <w:noProof/>
          <w:sz w:val="22"/>
          <w:szCs w:val="22"/>
        </w:rPr>
      </w:pPr>
      <w:r>
        <w:rPr>
          <w:rFonts w:ascii="Arial" w:hAnsi="Arial" w:cs="Arial"/>
          <w:sz w:val="22"/>
          <w:szCs w:val="22"/>
        </w:rPr>
        <w:t>7.</w:t>
      </w:r>
      <w:r w:rsidR="006F5B28" w:rsidRPr="006F5B28">
        <w:rPr>
          <w:rFonts w:ascii="Arial" w:hAnsi="Arial" w:cs="Arial"/>
          <w:sz w:val="22"/>
          <w:szCs w:val="22"/>
        </w:rPr>
        <w:t xml:space="preserve"> Explain how chemical energy eventually leaves an ecosystem. Can plants or animals in this ecosystem use that energy again? </w:t>
      </w:r>
    </w:p>
    <w:p w14:paraId="776BDDB0" w14:textId="77777777" w:rsidR="00297CE7" w:rsidRPr="00297CE7" w:rsidRDefault="00297CE7" w:rsidP="00297CE7">
      <w:pPr>
        <w:keepNext/>
        <w:keepLines/>
        <w:spacing w:before="120"/>
        <w:rPr>
          <w:rFonts w:ascii="Arial" w:hAnsi="Arial" w:cs="Arial"/>
          <w:b/>
          <w:bCs/>
          <w:color w:val="0000FF"/>
          <w:sz w:val="22"/>
          <w:szCs w:val="22"/>
        </w:rPr>
      </w:pPr>
      <w:r w:rsidRPr="00297CE7">
        <w:rPr>
          <w:rFonts w:ascii="Arial" w:hAnsi="Arial" w:cs="Arial"/>
          <w:b/>
          <w:bCs/>
          <w:color w:val="0000FF"/>
          <w:sz w:val="22"/>
          <w:szCs w:val="22"/>
        </w:rPr>
        <w:t xml:space="preserve">When </w:t>
      </w:r>
      <w:r w:rsidRPr="00297CE7">
        <w:rPr>
          <w:rFonts w:ascii="Arial" w:hAnsi="Arial" w:cs="Arial"/>
          <w:b/>
          <w:bCs/>
          <w:i/>
          <w:color w:val="0000FF"/>
          <w:sz w:val="22"/>
          <w:szCs w:val="22"/>
        </w:rPr>
        <w:t>chemical energy</w:t>
      </w:r>
      <w:r w:rsidRPr="00297CE7">
        <w:rPr>
          <w:rFonts w:ascii="Arial" w:hAnsi="Arial" w:cs="Arial"/>
          <w:b/>
          <w:bCs/>
          <w:color w:val="0000FF"/>
          <w:sz w:val="22"/>
          <w:szCs w:val="22"/>
        </w:rPr>
        <w:t xml:space="preserve"> is converted to </w:t>
      </w:r>
      <w:r w:rsidRPr="00297CE7">
        <w:rPr>
          <w:rFonts w:ascii="Arial" w:hAnsi="Arial" w:cs="Arial"/>
          <w:b/>
          <w:bCs/>
          <w:i/>
          <w:color w:val="0000FF"/>
          <w:sz w:val="22"/>
          <w:szCs w:val="22"/>
        </w:rPr>
        <w:t>heat energy</w:t>
      </w:r>
      <w:r w:rsidRPr="00297CE7">
        <w:rPr>
          <w:rFonts w:ascii="Arial" w:hAnsi="Arial" w:cs="Arial"/>
          <w:b/>
          <w:bCs/>
          <w:color w:val="0000FF"/>
          <w:sz w:val="22"/>
          <w:szCs w:val="22"/>
        </w:rPr>
        <w:t xml:space="preserve">, it is lost from the ecosystem and eventually radiates out into space. </w:t>
      </w:r>
    </w:p>
    <w:p w14:paraId="0024961D" w14:textId="40D65000" w:rsidR="00297CE7" w:rsidRPr="008C729C" w:rsidRDefault="00297CE7" w:rsidP="00297CE7">
      <w:pPr>
        <w:keepNext/>
        <w:keepLines/>
        <w:spacing w:before="120"/>
        <w:rPr>
          <w:rFonts w:ascii="Arial" w:hAnsi="Arial" w:cs="Arial"/>
          <w:i/>
          <w:color w:val="FF0000"/>
          <w:sz w:val="22"/>
          <w:szCs w:val="22"/>
        </w:rPr>
      </w:pPr>
      <w:r>
        <w:rPr>
          <w:rFonts w:ascii="Arial" w:hAnsi="Arial" w:cs="Arial"/>
          <w:i/>
          <w:color w:val="FF0000"/>
          <w:sz w:val="22"/>
          <w:szCs w:val="22"/>
        </w:rPr>
        <w:t>1 point for explaining that energy leaves the ecosystem as heat energy</w:t>
      </w:r>
      <w:r w:rsidR="00AE0F56">
        <w:rPr>
          <w:rFonts w:ascii="Arial" w:hAnsi="Arial" w:cs="Arial"/>
          <w:i/>
          <w:color w:val="FF0000"/>
          <w:sz w:val="22"/>
          <w:szCs w:val="22"/>
        </w:rPr>
        <w:t xml:space="preserve"> and cannot be recycled.</w:t>
      </w:r>
      <w:bookmarkStart w:id="0" w:name="_GoBack"/>
      <w:bookmarkEnd w:id="0"/>
    </w:p>
    <w:p w14:paraId="5C15189F" w14:textId="77777777" w:rsidR="00410ED9" w:rsidRPr="00824354" w:rsidRDefault="00410ED9" w:rsidP="00791043">
      <w:pPr>
        <w:rPr>
          <w:rFonts w:ascii="Arial" w:hAnsi="Arial" w:cs="Arial"/>
          <w:noProof/>
          <w:sz w:val="22"/>
          <w:szCs w:val="22"/>
        </w:rPr>
      </w:pPr>
    </w:p>
    <w:sectPr w:rsidR="00410ED9" w:rsidRPr="00824354" w:rsidSect="00652DBA">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79566" w14:textId="77777777" w:rsidR="00F73F04" w:rsidRDefault="00F73F04" w:rsidP="0056725A">
      <w:r>
        <w:separator/>
      </w:r>
    </w:p>
  </w:endnote>
  <w:endnote w:type="continuationSeparator" w:id="0">
    <w:p w14:paraId="6A245F2B" w14:textId="77777777" w:rsidR="00F73F04" w:rsidRDefault="00F73F04"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13DA3" w14:textId="394803BE" w:rsidR="002569B2" w:rsidRPr="00D7669A" w:rsidRDefault="002569B2" w:rsidP="002569B2">
    <w:pPr>
      <w:pStyle w:val="Footer"/>
      <w:jc w:val="right"/>
      <w:rPr>
        <w:rFonts w:ascii="Arial" w:hAnsi="Arial" w:cs="Arial"/>
        <w:i/>
        <w:color w:val="000000" w:themeColor="text1"/>
        <w:sz w:val="16"/>
        <w:szCs w:val="16"/>
      </w:rPr>
    </w:pPr>
    <w:r w:rsidRPr="00D7669A">
      <w:rPr>
        <w:rFonts w:ascii="Arial" w:hAnsi="Arial" w:cs="Arial"/>
        <w:i/>
        <w:color w:val="000000" w:themeColor="text1"/>
        <w:sz w:val="16"/>
        <w:szCs w:val="16"/>
      </w:rPr>
      <w:t>E</w:t>
    </w:r>
    <w:r w:rsidR="00C3683B">
      <w:rPr>
        <w:rFonts w:ascii="Arial" w:hAnsi="Arial" w:cs="Arial"/>
        <w:i/>
        <w:color w:val="000000" w:themeColor="text1"/>
        <w:sz w:val="16"/>
        <w:szCs w:val="16"/>
      </w:rPr>
      <w:t>cosystems Unit, Activity 3.5</w:t>
    </w:r>
  </w:p>
  <w:p w14:paraId="7C61E74F" w14:textId="7132FE6E" w:rsidR="00652DBA" w:rsidRPr="00D7669A" w:rsidRDefault="002569B2" w:rsidP="002569B2">
    <w:pPr>
      <w:pStyle w:val="Footer"/>
      <w:jc w:val="right"/>
      <w:rPr>
        <w:rFonts w:ascii="Arial" w:hAnsi="Arial" w:cs="Arial"/>
        <w:color w:val="000000" w:themeColor="text1"/>
        <w:sz w:val="16"/>
        <w:szCs w:val="16"/>
      </w:rPr>
    </w:pPr>
    <w:r w:rsidRPr="00D7669A">
      <w:rPr>
        <w:rFonts w:ascii="Arial" w:hAnsi="Arial" w:cs="Arial"/>
        <w:color w:val="000000" w:themeColor="text1"/>
        <w:sz w:val="16"/>
        <w:szCs w:val="16"/>
      </w:rPr>
      <w:fldChar w:fldCharType="begin"/>
    </w:r>
    <w:r w:rsidRPr="00D7669A">
      <w:rPr>
        <w:rFonts w:ascii="Arial" w:hAnsi="Arial" w:cs="Arial"/>
        <w:color w:val="000000" w:themeColor="text1"/>
        <w:sz w:val="16"/>
        <w:szCs w:val="16"/>
      </w:rPr>
      <w:instrText xml:space="preserve"> PAGE  \* MERGEFORMAT </w:instrText>
    </w:r>
    <w:r w:rsidRPr="00D7669A">
      <w:rPr>
        <w:rFonts w:ascii="Arial" w:hAnsi="Arial" w:cs="Arial"/>
        <w:color w:val="000000" w:themeColor="text1"/>
        <w:sz w:val="16"/>
        <w:szCs w:val="16"/>
      </w:rPr>
      <w:fldChar w:fldCharType="separate"/>
    </w:r>
    <w:r w:rsidR="009D4F6B">
      <w:rPr>
        <w:rFonts w:ascii="Arial" w:hAnsi="Arial" w:cs="Arial"/>
        <w:noProof/>
        <w:color w:val="000000" w:themeColor="text1"/>
        <w:sz w:val="16"/>
        <w:szCs w:val="16"/>
      </w:rPr>
      <w:t>2</w:t>
    </w:r>
    <w:r w:rsidRPr="00D7669A">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927AB" w14:textId="19334739" w:rsidR="002569B2" w:rsidRPr="00D7669A" w:rsidRDefault="002569B2" w:rsidP="002569B2">
    <w:pPr>
      <w:pStyle w:val="Footer"/>
      <w:jc w:val="right"/>
      <w:rPr>
        <w:rFonts w:ascii="Arial" w:hAnsi="Arial" w:cs="Arial"/>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6179173" wp14:editId="7133B3B4">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sidR="00C3683B">
      <w:rPr>
        <w:rFonts w:ascii="Arial" w:hAnsi="Arial" w:cs="Arial"/>
        <w:i/>
        <w:color w:val="000000" w:themeColor="text1"/>
        <w:sz w:val="16"/>
        <w:szCs w:val="16"/>
      </w:rPr>
      <w:t>Ecosystems Unit, Activity 3.5</w:t>
    </w:r>
  </w:p>
  <w:p w14:paraId="0353B85F" w14:textId="5D06187D" w:rsidR="002569B2" w:rsidRPr="00D7669A" w:rsidRDefault="002569B2" w:rsidP="002569B2">
    <w:pPr>
      <w:pStyle w:val="Footer"/>
      <w:jc w:val="right"/>
      <w:rPr>
        <w:rFonts w:ascii="Arial" w:hAnsi="Arial" w:cs="Arial"/>
        <w:i/>
        <w:color w:val="000000" w:themeColor="text1"/>
        <w:sz w:val="16"/>
        <w:szCs w:val="16"/>
      </w:rPr>
    </w:pPr>
    <w:r w:rsidRPr="00D7669A">
      <w:rPr>
        <w:rFonts w:ascii="Arial" w:hAnsi="Arial" w:cs="Arial"/>
        <w:i/>
        <w:color w:val="000000" w:themeColor="text1"/>
        <w:sz w:val="16"/>
        <w:szCs w:val="16"/>
      </w:rPr>
      <w:t>Carbon: Transformations in Matter and Energy 201</w:t>
    </w:r>
    <w:r w:rsidR="009F7430">
      <w:rPr>
        <w:rFonts w:ascii="Arial" w:hAnsi="Arial" w:cs="Arial"/>
        <w:i/>
        <w:color w:val="000000" w:themeColor="text1"/>
        <w:sz w:val="16"/>
        <w:szCs w:val="16"/>
      </w:rPr>
      <w:t>9</w:t>
    </w:r>
  </w:p>
  <w:p w14:paraId="3E1008BD" w14:textId="6781F2CE" w:rsidR="00652DBA" w:rsidRPr="00D7669A" w:rsidRDefault="002569B2" w:rsidP="002569B2">
    <w:pPr>
      <w:pStyle w:val="Footer"/>
      <w:tabs>
        <w:tab w:val="clear" w:pos="4320"/>
        <w:tab w:val="clear" w:pos="8640"/>
        <w:tab w:val="left" w:pos="8160"/>
      </w:tabs>
      <w:jc w:val="right"/>
      <w:rPr>
        <w:rFonts w:ascii="Arial" w:hAnsi="Arial" w:cs="Arial"/>
        <w:color w:val="000000" w:themeColor="text1"/>
      </w:rPr>
    </w:pPr>
    <w:r w:rsidRPr="00D7669A">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C50C0" w14:textId="77777777" w:rsidR="00F73F04" w:rsidRDefault="00F73F04" w:rsidP="0056725A">
      <w:r>
        <w:separator/>
      </w:r>
    </w:p>
  </w:footnote>
  <w:footnote w:type="continuationSeparator" w:id="0">
    <w:p w14:paraId="0A6DA313" w14:textId="77777777" w:rsidR="00F73F04" w:rsidRDefault="00F73F04"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6E9FD" w14:textId="3B04C2CD" w:rsidR="00DC3950" w:rsidRPr="00DC3950" w:rsidRDefault="00DC3950" w:rsidP="00DC3950">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3798C"/>
    <w:multiLevelType w:val="hybridMultilevel"/>
    <w:tmpl w:val="72FC96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AA954BE"/>
    <w:multiLevelType w:val="hybridMultilevel"/>
    <w:tmpl w:val="9134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FAF"/>
    <w:rsid w:val="00006FAF"/>
    <w:rsid w:val="00011983"/>
    <w:rsid w:val="00013DFD"/>
    <w:rsid w:val="000153C4"/>
    <w:rsid w:val="000457A0"/>
    <w:rsid w:val="00056151"/>
    <w:rsid w:val="000B4B02"/>
    <w:rsid w:val="000F201F"/>
    <w:rsid w:val="00124F5D"/>
    <w:rsid w:val="00143382"/>
    <w:rsid w:val="00143910"/>
    <w:rsid w:val="001906F0"/>
    <w:rsid w:val="001922C6"/>
    <w:rsid w:val="001C068E"/>
    <w:rsid w:val="001E6E73"/>
    <w:rsid w:val="0023015B"/>
    <w:rsid w:val="002569B2"/>
    <w:rsid w:val="00293067"/>
    <w:rsid w:val="00297CE7"/>
    <w:rsid w:val="002A421B"/>
    <w:rsid w:val="002C772A"/>
    <w:rsid w:val="00391232"/>
    <w:rsid w:val="003A36EB"/>
    <w:rsid w:val="00410ED9"/>
    <w:rsid w:val="00442DAD"/>
    <w:rsid w:val="00452757"/>
    <w:rsid w:val="004D6B34"/>
    <w:rsid w:val="00514B57"/>
    <w:rsid w:val="00532C7C"/>
    <w:rsid w:val="005438B0"/>
    <w:rsid w:val="0054566C"/>
    <w:rsid w:val="00552C99"/>
    <w:rsid w:val="0056725A"/>
    <w:rsid w:val="00580DA5"/>
    <w:rsid w:val="00601602"/>
    <w:rsid w:val="00605CED"/>
    <w:rsid w:val="00652DBA"/>
    <w:rsid w:val="006772B4"/>
    <w:rsid w:val="006A6CB9"/>
    <w:rsid w:val="006D5420"/>
    <w:rsid w:val="006F5B28"/>
    <w:rsid w:val="00772F2A"/>
    <w:rsid w:val="0078531D"/>
    <w:rsid w:val="00791043"/>
    <w:rsid w:val="007947FD"/>
    <w:rsid w:val="007B60E3"/>
    <w:rsid w:val="007E0C7D"/>
    <w:rsid w:val="00824354"/>
    <w:rsid w:val="00847CFD"/>
    <w:rsid w:val="0086170D"/>
    <w:rsid w:val="00864454"/>
    <w:rsid w:val="008746BD"/>
    <w:rsid w:val="008A0EA2"/>
    <w:rsid w:val="008D4B6F"/>
    <w:rsid w:val="009325D7"/>
    <w:rsid w:val="00954DD9"/>
    <w:rsid w:val="00956CC3"/>
    <w:rsid w:val="00957FA3"/>
    <w:rsid w:val="009859B5"/>
    <w:rsid w:val="00990C38"/>
    <w:rsid w:val="009A7428"/>
    <w:rsid w:val="009B1DD8"/>
    <w:rsid w:val="009D4F6B"/>
    <w:rsid w:val="009F7430"/>
    <w:rsid w:val="00A712DE"/>
    <w:rsid w:val="00A77E11"/>
    <w:rsid w:val="00A85030"/>
    <w:rsid w:val="00AD1278"/>
    <w:rsid w:val="00AE0F56"/>
    <w:rsid w:val="00B2016D"/>
    <w:rsid w:val="00B418C6"/>
    <w:rsid w:val="00B47572"/>
    <w:rsid w:val="00B61170"/>
    <w:rsid w:val="00B776CE"/>
    <w:rsid w:val="00B83D58"/>
    <w:rsid w:val="00BA3005"/>
    <w:rsid w:val="00BD6B74"/>
    <w:rsid w:val="00BF2E2D"/>
    <w:rsid w:val="00C27633"/>
    <w:rsid w:val="00C3683B"/>
    <w:rsid w:val="00C50001"/>
    <w:rsid w:val="00C8784F"/>
    <w:rsid w:val="00CE6EA5"/>
    <w:rsid w:val="00D178D1"/>
    <w:rsid w:val="00D3581E"/>
    <w:rsid w:val="00D4685F"/>
    <w:rsid w:val="00D7019A"/>
    <w:rsid w:val="00D71ADB"/>
    <w:rsid w:val="00D72E23"/>
    <w:rsid w:val="00D7669A"/>
    <w:rsid w:val="00D77E6C"/>
    <w:rsid w:val="00D94578"/>
    <w:rsid w:val="00DA2D3C"/>
    <w:rsid w:val="00DC3950"/>
    <w:rsid w:val="00E00D2C"/>
    <w:rsid w:val="00E60AEB"/>
    <w:rsid w:val="00E86CA6"/>
    <w:rsid w:val="00F1372B"/>
    <w:rsid w:val="00F34CDE"/>
    <w:rsid w:val="00F73F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E29E5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Hyperlink">
    <w:name w:val="Hyperlink"/>
    <w:basedOn w:val="DefaultParagraphFont"/>
    <w:uiPriority w:val="99"/>
    <w:unhideWhenUsed/>
    <w:rsid w:val="00652D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667026">
      <w:bodyDiv w:val="1"/>
      <w:marLeft w:val="0"/>
      <w:marRight w:val="0"/>
      <w:marTop w:val="0"/>
      <w:marBottom w:val="0"/>
      <w:divBdr>
        <w:top w:val="none" w:sz="0" w:space="0" w:color="auto"/>
        <w:left w:val="none" w:sz="0" w:space="0" w:color="auto"/>
        <w:bottom w:val="none" w:sz="0" w:space="0" w:color="auto"/>
        <w:right w:val="none" w:sz="0" w:space="0" w:color="auto"/>
      </w:divBdr>
    </w:div>
    <w:div w:id="16977288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C440F-9D3B-184A-9DD1-A8AC3E15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11</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Andy Anderson</cp:lastModifiedBy>
  <cp:revision>5</cp:revision>
  <dcterms:created xsi:type="dcterms:W3CDTF">2019-12-09T21:23:00Z</dcterms:created>
  <dcterms:modified xsi:type="dcterms:W3CDTF">2019-12-31T16:27:00Z</dcterms:modified>
</cp:coreProperties>
</file>